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9C8C7" w14:textId="77777777" w:rsidR="00B940BA" w:rsidRPr="00B940BA" w:rsidRDefault="00B940BA" w:rsidP="00B940BA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C1</w:t>
      </w:r>
      <w:r w:rsidRPr="006C2E80">
        <w:rPr>
          <w:sz w:val="24"/>
          <w:szCs w:val="24"/>
        </w:rPr>
        <w:t>-</w:t>
      </w:r>
      <w:r w:rsidRPr="005A00EC">
        <w:rPr>
          <w:sz w:val="24"/>
          <w:szCs w:val="24"/>
        </w:rPr>
        <w:t>230206</w:t>
      </w:r>
    </w:p>
    <w:p w14:paraId="4AA82EF8" w14:textId="0B55111C" w:rsidR="00B940BA" w:rsidRDefault="00B940BA" w:rsidP="00B940BA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B940BA">
        <w:rPr>
          <w:sz w:val="24"/>
          <w:szCs w:val="24"/>
        </w:rPr>
        <w:t>th</w:t>
      </w:r>
      <w:r>
        <w:rPr>
          <w:sz w:val="24"/>
          <w:szCs w:val="24"/>
        </w:rPr>
        <w:t xml:space="preserve"> February – 3</w:t>
      </w:r>
      <w:r w:rsidRPr="00B940BA">
        <w:rPr>
          <w:sz w:val="24"/>
          <w:szCs w:val="24"/>
        </w:rPr>
        <w:t>rd</w:t>
      </w:r>
      <w:r>
        <w:rPr>
          <w:sz w:val="24"/>
          <w:szCs w:val="24"/>
        </w:rPr>
        <w:t xml:space="preserve"> March, 2023</w:t>
      </w:r>
    </w:p>
    <w:p w14:paraId="597E24EE" w14:textId="77777777" w:rsidR="00B940BA" w:rsidRPr="00B940BA" w:rsidRDefault="00B940BA" w:rsidP="00B940BA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Theme="minorEastAsia"/>
          <w:sz w:val="24"/>
          <w:szCs w:val="24"/>
        </w:rPr>
      </w:pPr>
    </w:p>
    <w:p w14:paraId="33532FFE" w14:textId="2405A9E6" w:rsidR="00A17F96" w:rsidRPr="006C2E80" w:rsidRDefault="00A17F96" w:rsidP="00B940BA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</w:t>
      </w:r>
      <w:r w:rsidR="00DE084F">
        <w:rPr>
          <w:sz w:val="24"/>
          <w:szCs w:val="24"/>
        </w:rPr>
        <w:t>6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="00DE084F">
        <w:rPr>
          <w:sz w:val="24"/>
          <w:szCs w:val="24"/>
        </w:rPr>
        <w:t>30</w:t>
      </w:r>
      <w:r w:rsidR="009A7999">
        <w:rPr>
          <w:sz w:val="24"/>
          <w:szCs w:val="24"/>
        </w:rPr>
        <w:t>056</w:t>
      </w:r>
    </w:p>
    <w:p w14:paraId="196500DD" w14:textId="5EE9BA49" w:rsidR="00A17F96" w:rsidRDefault="00DE084F" w:rsidP="00A17F96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</w:t>
      </w:r>
      <w:r w:rsidR="00A17F96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="00A17F96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="00A17F96"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</w:t>
      </w:r>
      <w:r w:rsidR="00A17F96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A17F96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="00A17F96">
        <w:rPr>
          <w:sz w:val="24"/>
          <w:szCs w:val="24"/>
        </w:rPr>
        <w:t>, 202</w:t>
      </w:r>
      <w:r>
        <w:rPr>
          <w:sz w:val="24"/>
          <w:szCs w:val="24"/>
        </w:rPr>
        <w:t>3</w:t>
      </w:r>
    </w:p>
    <w:p w14:paraId="479C5A69" w14:textId="54454A75" w:rsidR="008C4857" w:rsidRDefault="008C4857" w:rsidP="00A17F96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34698A7" w14:textId="4C4484FB" w:rsidR="008D53CB" w:rsidRDefault="008D53CB" w:rsidP="008D53CB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Pr="004621ED">
        <w:rPr>
          <w:sz w:val="24"/>
          <w:szCs w:val="24"/>
        </w:rPr>
        <w:t>30</w:t>
      </w:r>
      <w:r w:rsidR="004621ED" w:rsidRPr="004621ED">
        <w:rPr>
          <w:sz w:val="24"/>
          <w:szCs w:val="24"/>
        </w:rPr>
        <w:t>338</w:t>
      </w:r>
    </w:p>
    <w:p w14:paraId="11D24A74" w14:textId="26FAD8B9" w:rsidR="003D42CD" w:rsidRDefault="003D42CD" w:rsidP="003D42CD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52DECCBD" w14:textId="77777777" w:rsidR="00A17F96" w:rsidRPr="006C2E80" w:rsidRDefault="00A17F96" w:rsidP="00A17F96">
      <w:pPr>
        <w:pStyle w:val="a7"/>
        <w:tabs>
          <w:tab w:val="right" w:pos="9638"/>
        </w:tabs>
        <w:rPr>
          <w:sz w:val="20"/>
        </w:rPr>
      </w:pPr>
    </w:p>
    <w:p w14:paraId="146AA62D" w14:textId="51ED133F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 w:rsidRPr="00633B0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661E90" w:rsidRPr="00633B06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61E90" w:rsidRPr="00633B06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5A75D7CD" w14:textId="667B6DC4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64E79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C64E79" w:rsidRPr="00983FC4">
        <w:rPr>
          <w:rFonts w:ascii="Arial" w:eastAsia="Batang" w:hAnsi="Arial" w:cs="Arial"/>
          <w:b/>
          <w:sz w:val="24"/>
          <w:szCs w:val="24"/>
        </w:rPr>
        <w:t xml:space="preserve"> </w:t>
      </w:r>
      <w:r w:rsidR="00C64E79" w:rsidRPr="00C31A94">
        <w:rPr>
          <w:rFonts w:ascii="Arial" w:eastAsia="Batang" w:hAnsi="Arial" w:cs="Arial"/>
          <w:b/>
          <w:sz w:val="24"/>
          <w:szCs w:val="24"/>
        </w:rPr>
        <w:t xml:space="preserve">WID on Rel-18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G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eneric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G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roup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M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anagement,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xposure and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ommunication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>nhancements</w:t>
      </w:r>
    </w:p>
    <w:p w14:paraId="60584D8D" w14:textId="471C6F74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6A413AF" w14:textId="167EDF01" w:rsidR="00A17F96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 w:rsidRPr="00633B06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77C18B4B" w14:textId="77777777" w:rsidR="00A17F96" w:rsidRPr="00BC642A" w:rsidRDefault="00A17F96" w:rsidP="00A17F96">
      <w:pPr>
        <w:pStyle w:val="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70352A37" w:rsidR="006C2E80" w:rsidRPr="00516A09" w:rsidRDefault="00B078D6" w:rsidP="006C2E80">
      <w:pPr>
        <w:pStyle w:val="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516A09" w:rsidRPr="00516A09">
        <w:rPr>
          <w:highlight w:val="yellow"/>
          <w:lang w:val="fr-FR"/>
        </w:rPr>
        <w:t>XXXXXX</w:t>
      </w:r>
    </w:p>
    <w:p w14:paraId="63EE9719" w14:textId="58540FDE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31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21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0" w:name="bm930023"/>
            <w:r w:rsidRPr="0072131C">
              <w:rPr>
                <w:lang w:eastAsia="en-GB"/>
              </w:rPr>
              <w:t>930023</w:t>
            </w:r>
            <w:bookmarkEnd w:id="0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1B4E985F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Group-MBR</w:t>
      </w:r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579FE410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>Impacts to the NEF to define</w:t>
      </w:r>
      <w:r w:rsidR="00CA7010" w:rsidRPr="00804F0E">
        <w:rPr>
          <w:lang w:eastAsia="zh-CN"/>
        </w:rPr>
        <w:t xml:space="preserve"> a new generic </w:t>
      </w:r>
      <w:proofErr w:type="spellStart"/>
      <w:r w:rsidR="00F673BC" w:rsidRPr="00804F0E">
        <w:rPr>
          <w:lang w:eastAsia="zh-CN"/>
        </w:rPr>
        <w:t>Nnef_</w:t>
      </w:r>
      <w:r w:rsidR="00CA7010" w:rsidRPr="00804F0E">
        <w:rPr>
          <w:lang w:eastAsia="zh-CN"/>
        </w:rPr>
        <w:t>ParameterProvision</w:t>
      </w:r>
      <w:proofErr w:type="spellEnd"/>
      <w:r w:rsidR="00CA7010" w:rsidRPr="00804F0E">
        <w:rPr>
          <w:lang w:eastAsia="zh-CN"/>
        </w:rPr>
        <w:t xml:space="preserve"> service API</w:t>
      </w:r>
      <w:r w:rsidR="007C0079" w:rsidRPr="00804F0E">
        <w:rPr>
          <w:lang w:eastAsia="zh-CN"/>
        </w:rPr>
        <w:t xml:space="preserve"> </w:t>
      </w:r>
      <w:r w:rsidR="001A6382">
        <w:rPr>
          <w:lang w:eastAsia="zh-CN"/>
        </w:rPr>
        <w:t xml:space="preserve">or reuse the existing Nnef_5GLANParameterProvision </w:t>
      </w:r>
      <w:r w:rsidR="00A74A0C">
        <w:rPr>
          <w:lang w:eastAsia="zh-CN"/>
        </w:rPr>
        <w:t xml:space="preserve">service </w:t>
      </w:r>
      <w:r w:rsidR="001A6382">
        <w:rPr>
          <w:lang w:eastAsia="zh-CN"/>
        </w:rPr>
        <w:t xml:space="preserve">API </w:t>
      </w:r>
      <w:r w:rsidRPr="00804F0E">
        <w:t xml:space="preserve">to 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</w:p>
    <w:p w14:paraId="25735D02" w14:textId="4C8C35E2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>the addition 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627BD4">
        <w:t xml:space="preserve"> to the </w:t>
      </w:r>
      <w:r w:rsidR="00627BD4" w:rsidRPr="001B7C50">
        <w:t>5G VN group data</w:t>
      </w:r>
      <w:r w:rsidR="00500D49" w:rsidRPr="00BB6A85">
        <w:t>.</w:t>
      </w:r>
    </w:p>
    <w:p w14:paraId="6A720272" w14:textId="5BFD8FF2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Group-MBR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D5256A" w:rsidRPr="00A843FA">
        <w:t>.</w:t>
      </w:r>
    </w:p>
    <w:p w14:paraId="3A4E734B" w14:textId="535F9CEE" w:rsidR="00CC5464" w:rsidRPr="00A843FA" w:rsidRDefault="00CC5464" w:rsidP="00CC5464">
      <w:pPr>
        <w:pStyle w:val="B2"/>
      </w:pPr>
      <w:r w:rsidRPr="00A843FA">
        <w:lastRenderedPageBreak/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>to support the handling of Group-MBR provisioning</w:t>
      </w:r>
      <w:r w:rsidR="001E7F83">
        <w:t xml:space="preserve"> and enforcement</w:t>
      </w:r>
      <w:r w:rsidRPr="00A843FA">
        <w:t xml:space="preserve"> (similar to the handling of Slice-MBR defined in Rel-17).</w:t>
      </w:r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CCED213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UEs</w:t>
      </w:r>
      <w:r w:rsidR="006E6301" w:rsidRPr="00A843FA">
        <w:t>:</w:t>
      </w:r>
    </w:p>
    <w:p w14:paraId="0DB57C6A" w14:textId="4A681356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>define a new dedicated NEF service API</w:t>
      </w:r>
      <w:r w:rsidR="00E51C96">
        <w:t xml:space="preserve">, i.e. </w:t>
      </w:r>
      <w:proofErr w:type="spellStart"/>
      <w:r w:rsidR="00E51C96">
        <w:t>Nnef_AFRequestForQoS</w:t>
      </w:r>
      <w:proofErr w:type="spellEnd"/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UEs.</w:t>
      </w:r>
    </w:p>
    <w:p w14:paraId="6D493632" w14:textId="3BFECA65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>mapping and transformation of the requested</w:t>
      </w:r>
      <w:r w:rsidR="001266D5" w:rsidRPr="00C86509">
        <w:t xml:space="preserve"> traffic characteristics and performance characteristics </w:t>
      </w:r>
      <w:r w:rsidR="00681C5B">
        <w:t xml:space="preserve">monitoring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 xml:space="preserve">group of UEs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05F3EF53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UEs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3AAC17E7" w:rsidR="00784643" w:rsidRPr="00A843FA" w:rsidRDefault="00E01B26" w:rsidP="008D5AB2">
      <w:pPr>
        <w:pStyle w:val="B2"/>
      </w:pPr>
      <w:r w:rsidRPr="00A843FA">
        <w:t>-</w:t>
      </w:r>
      <w:r w:rsidRPr="00A843FA">
        <w:tab/>
      </w:r>
      <w:r w:rsidR="00834DE8" w:rsidRPr="00A843FA">
        <w:t>Impacts to</w:t>
      </w:r>
      <w:r w:rsidR="008D5AB2" w:rsidRPr="00A843FA">
        <w:t xml:space="preserve"> the </w:t>
      </w:r>
      <w:r w:rsidR="005B395E">
        <w:t>NEF</w:t>
      </w:r>
      <w:r w:rsidR="000744A4">
        <w:t xml:space="preserve"> (</w:t>
      </w:r>
      <w:proofErr w:type="spellStart"/>
      <w:r w:rsidR="000744A4">
        <w:t>Nnef_ServiceParameter</w:t>
      </w:r>
      <w:proofErr w:type="spellEnd"/>
      <w:r w:rsidR="000744A4">
        <w:t xml:space="preserve">), </w:t>
      </w:r>
      <w:r w:rsidR="008D5AB2" w:rsidRPr="00A843FA">
        <w:t xml:space="preserve">PCF </w:t>
      </w:r>
      <w:r w:rsidR="000744A4">
        <w:t>(</w:t>
      </w:r>
      <w:proofErr w:type="spellStart"/>
      <w:r w:rsidR="000744A4">
        <w:t>Npcf_UEPolicyControl</w:t>
      </w:r>
      <w:proofErr w:type="spellEnd"/>
      <w:r w:rsidR="000744A4">
        <w:t xml:space="preserve">) and UDR (Application Data) </w:t>
      </w:r>
      <w:r w:rsidR="008D5AB2" w:rsidRPr="00A843FA">
        <w:t xml:space="preserve">to support the </w:t>
      </w:r>
      <w:r w:rsidR="00650375" w:rsidRPr="00A843FA">
        <w:t>necessary enhancement</w:t>
      </w:r>
      <w:r w:rsidR="000E12E3">
        <w:t>s</w:t>
      </w:r>
      <w:r w:rsidR="00650375" w:rsidRPr="00A843FA">
        <w:t xml:space="preserve"> to the </w:t>
      </w:r>
      <w:r w:rsidR="008D5AB2" w:rsidRPr="00A843FA">
        <w:t xml:space="preserve">URSP rules </w:t>
      </w:r>
      <w:r w:rsidR="00650375" w:rsidRPr="00A843FA">
        <w:t>to enable the management of</w:t>
      </w:r>
      <w:r w:rsidR="008D5AB2" w:rsidRPr="00A843FA">
        <w:t xml:space="preserve"> PDU session type for </w:t>
      </w:r>
      <w:r w:rsidR="0002018D">
        <w:t>a</w:t>
      </w:r>
      <w:r w:rsidR="008D5AB2" w:rsidRPr="00A843FA">
        <w:t xml:space="preserve"> group </w:t>
      </w:r>
      <w:r w:rsidR="0002018D">
        <w:t>of UEs</w:t>
      </w:r>
      <w:r w:rsidR="008D5AB2"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77777777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area, default QoS and/or Group-MBR)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1"/>
      </w:pPr>
      <w:bookmarkStart w:id="1" w:name="OLE_LINK20"/>
      <w:r>
        <w:lastRenderedPageBreak/>
        <w:t>5</w:t>
      </w:r>
      <w:r w:rsidR="008A76FD">
        <w:tab/>
        <w:t>Expected Output and Time scale</w:t>
      </w:r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02D44CA1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0B7D11">
              <w:t>Enhancement</w:t>
            </w:r>
            <w:r>
              <w:t>s</w:t>
            </w:r>
            <w:r w:rsidRPr="000B7D11">
              <w:t xml:space="preserve"> </w:t>
            </w:r>
            <w:r>
              <w:t>to</w:t>
            </w:r>
            <w:r w:rsidRPr="000B7D11">
              <w:t xml:space="preserve"> the SM policy association management procedures to support the handling and enforcement of Group-MBR.</w:t>
            </w:r>
          </w:p>
          <w:p w14:paraId="2C5B01D3" w14:textId="1B45FEBA" w:rsidR="001479A8" w:rsidRPr="000B7D11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0B7D11">
              <w:t>SM policy association management proced</w:t>
            </w:r>
            <w:r>
              <w:t>u</w:t>
            </w:r>
            <w:r w:rsidRPr="000B7D11">
              <w:t>res</w:t>
            </w:r>
            <w:r>
              <w:t xml:space="preserve"> to support </w:t>
            </w:r>
            <w:r w:rsidRPr="00A843FA">
              <w:t>the p</w:t>
            </w:r>
            <w:r w:rsidRPr="00A843FA">
              <w:rPr>
                <w:noProof/>
              </w:rPr>
              <w:t xml:space="preserve">rovisioning of traffic characteristics and </w:t>
            </w:r>
            <w:r>
              <w:rPr>
                <w:noProof/>
              </w:rPr>
              <w:t xml:space="preserve">the </w:t>
            </w:r>
            <w:r w:rsidRPr="00A843FA">
              <w:rPr>
                <w:noProof/>
              </w:rPr>
              <w:t xml:space="preserve">monitoring of performance </w:t>
            </w:r>
            <w:r w:rsidRPr="00A843FA">
              <w:t>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3F08454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F907E0">
              <w:t>SM Policy Association Management</w:t>
            </w:r>
            <w:r>
              <w:t xml:space="preserve"> signalling procedures description to support </w:t>
            </w:r>
            <w:r w:rsidRPr="000B7D11">
              <w:t xml:space="preserve">the </w:t>
            </w:r>
            <w:r>
              <w:t>provisioning</w:t>
            </w:r>
            <w:r w:rsidRPr="000B7D11">
              <w:t xml:space="preserve"> and enforcement of </w:t>
            </w:r>
            <w:r>
              <w:t>DNN and S-NSSAI specific group parameters.</w:t>
            </w:r>
          </w:p>
          <w:p w14:paraId="1EA4724E" w14:textId="45C4A943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F907E0">
              <w:t>SM Policy Association Management</w:t>
            </w:r>
            <w:r>
              <w:t xml:space="preserve"> signalling procedures description to support </w:t>
            </w:r>
            <w:r w:rsidRPr="00A843FA">
              <w:t>the p</w:t>
            </w:r>
            <w:r w:rsidRPr="00A843FA">
              <w:rPr>
                <w:noProof/>
              </w:rPr>
              <w:t xml:space="preserve">rovisioning of traffic characteristics and </w:t>
            </w:r>
            <w:r>
              <w:rPr>
                <w:noProof/>
              </w:rPr>
              <w:t xml:space="preserve">the </w:t>
            </w:r>
            <w:r w:rsidRPr="00A843FA">
              <w:rPr>
                <w:noProof/>
              </w:rPr>
              <w:t xml:space="preserve">monitoring of performance </w:t>
            </w:r>
            <w:r w:rsidRPr="00A843FA">
              <w:t>characteristics for a group of UEs</w:t>
            </w:r>
            <w:r>
              <w:t>.</w:t>
            </w:r>
          </w:p>
          <w:p w14:paraId="09002B15" w14:textId="27F4BC06" w:rsidR="001479A8" w:rsidRPr="00E214EA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UE</w:t>
            </w:r>
            <w:r w:rsidRPr="00F907E0">
              <w:t xml:space="preserve"> Policy Association Management</w:t>
            </w:r>
            <w:r>
              <w:t xml:space="preserve"> signalling procedures description to support </w:t>
            </w:r>
            <w:r>
              <w:rPr>
                <w:rFonts w:eastAsia="Times New Roman"/>
              </w:rPr>
              <w:t>managing/</w:t>
            </w:r>
            <w:r>
              <w:t xml:space="preserve">changing the PDU Session Type </w:t>
            </w:r>
            <w:r w:rsidRPr="00A843FA">
              <w:t xml:space="preserve">for </w:t>
            </w:r>
            <w:r>
              <w:t>a group of UEs</w:t>
            </w:r>
            <w:r w:rsidRPr="007202D5">
              <w:rPr>
                <w:color w:val="auto"/>
              </w:rPr>
              <w:t>.</w:t>
            </w:r>
          </w:p>
          <w:p w14:paraId="48F0C6ED" w14:textId="1BC06ECD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QoS monitoring procedures </w:t>
            </w:r>
            <w:r w:rsidRPr="00E214EA">
              <w:t xml:space="preserve">to support </w:t>
            </w:r>
            <w:r>
              <w:t xml:space="preserve">the </w:t>
            </w:r>
            <w:r w:rsidRPr="00E214EA">
              <w:t xml:space="preserve">GMEC-related </w:t>
            </w:r>
            <w:r>
              <w:t>enhancements.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65A53492" w:rsidR="001479A8" w:rsidRPr="008B3553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Group-MBR provisioning.</w:t>
            </w:r>
          </w:p>
          <w:p w14:paraId="535A6D28" w14:textId="250E2C09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7D950278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generic </w:t>
            </w:r>
            <w:proofErr w:type="spellStart"/>
            <w:r w:rsidRPr="00D0633E">
              <w:rPr>
                <w:lang w:eastAsia="zh-CN"/>
              </w:rPr>
              <w:t>Nnef_ParameterProvision</w:t>
            </w:r>
            <w:proofErr w:type="spellEnd"/>
            <w:r w:rsidRPr="00D0633E">
              <w:rPr>
                <w:lang w:eastAsia="zh-CN"/>
              </w:rPr>
              <w:t xml:space="preserve"> service API </w:t>
            </w:r>
            <w:r>
              <w:rPr>
                <w:lang w:eastAsia="zh-CN"/>
              </w:rPr>
              <w:t xml:space="preserve">or update of the existing Nnef_5GLANParameterProvisioning 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7F3385FB" w14:textId="0E2075C2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a new dedicated NEF service API to support the provisioning of traffic characteristics and </w:t>
            </w:r>
            <w:r>
              <w:t xml:space="preserve">the monitoring of </w:t>
            </w:r>
            <w:r w:rsidRPr="00423E3F">
              <w:t>performance characteristics for a group of UEs.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4826CEB8" w:rsidR="001479A8" w:rsidRPr="007202D5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>
              <w:t xml:space="preserve">Enhancements to the PCF </w:t>
            </w:r>
            <w:r w:rsidRPr="00970FEA">
              <w:t>UE</w:t>
            </w:r>
            <w:r>
              <w:t xml:space="preserve"> </w:t>
            </w:r>
            <w:r w:rsidRPr="00970FEA">
              <w:t>Policy</w:t>
            </w:r>
            <w:r>
              <w:t xml:space="preserve"> Association management procedures to support </w:t>
            </w:r>
            <w:r>
              <w:rPr>
                <w:rFonts w:eastAsia="Times New Roman"/>
              </w:rPr>
              <w:t>managing/</w:t>
            </w:r>
            <w:r>
              <w:t xml:space="preserve">changing the PDU Session Type </w:t>
            </w:r>
            <w:r w:rsidRPr="00A843FA">
              <w:t xml:space="preserve">for </w:t>
            </w:r>
            <w:r>
              <w:t>a</w:t>
            </w:r>
            <w:r w:rsidRPr="00A843FA">
              <w:t xml:space="preserve"> group </w:t>
            </w:r>
            <w:r>
              <w:t>of UEs</w:t>
            </w:r>
            <w:r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lastRenderedPageBreak/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67C2002E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traffic characteristics and </w:t>
            </w:r>
            <w:r>
              <w:t xml:space="preserve">the monitoring of </w:t>
            </w:r>
            <w:r w:rsidRPr="00A843FA">
              <w:t>performance 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6B4AEF" w:rsidRPr="002B4D7D" w14:paraId="5415C1A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0EBE" w14:textId="66BC8AA2" w:rsidR="006B4AEF" w:rsidRPr="00097264" w:rsidRDefault="006B4AEF" w:rsidP="006B4AEF">
            <w:pPr>
              <w:spacing w:after="0"/>
              <w:rPr>
                <w:lang w:eastAsia="zh-CN"/>
              </w:rPr>
            </w:pPr>
            <w:r w:rsidRPr="00097264">
              <w:rPr>
                <w:rFonts w:hint="eastAsia"/>
                <w:lang w:eastAsia="zh-CN"/>
              </w:rPr>
              <w:t>2</w:t>
            </w:r>
            <w:r w:rsidRPr="00097264">
              <w:rPr>
                <w:lang w:eastAsia="zh-CN"/>
              </w:rPr>
              <w:t>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51DC" w14:textId="0667808F" w:rsidR="006B4AEF" w:rsidRPr="00097264" w:rsidRDefault="006B4AEF" w:rsidP="006B4AEF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097264">
              <w:t xml:space="preserve">Potential impacts </w:t>
            </w:r>
            <w:r w:rsidRPr="00097264">
              <w:rPr>
                <w:rFonts w:hint="eastAsia"/>
                <w:lang w:eastAsia="zh-CN"/>
              </w:rPr>
              <w:t>o</w:t>
            </w:r>
            <w:bookmarkStart w:id="2" w:name="_GoBack"/>
            <w:bookmarkEnd w:id="2"/>
            <w:r w:rsidRPr="00097264">
              <w:rPr>
                <w:rFonts w:hint="eastAsia"/>
                <w:lang w:eastAsia="zh-CN"/>
              </w:rPr>
              <w:t>n</w:t>
            </w:r>
            <w:r w:rsidRPr="00097264">
              <w:t xml:space="preserve">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3FA9" w14:textId="53AC64FB" w:rsidR="006B4AEF" w:rsidRPr="00097264" w:rsidRDefault="006B4AEF" w:rsidP="006B4AEF">
            <w:pPr>
              <w:spacing w:after="0"/>
            </w:pPr>
            <w:r w:rsidRPr="00097264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EF6" w14:textId="17AAD2BF" w:rsidR="006B4AEF" w:rsidRPr="00097264" w:rsidRDefault="006B4AEF" w:rsidP="006B4AEF">
            <w:pPr>
              <w:spacing w:after="0"/>
            </w:pPr>
            <w:r w:rsidRPr="00097264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affff3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789D24CA" w:rsidR="003A68A8" w:rsidRDefault="003A68A8" w:rsidP="003A68A8">
            <w:pPr>
              <w:pStyle w:val="TAL"/>
            </w:pP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3F994FEB" w:rsidR="003A68A8" w:rsidRPr="003D3D99" w:rsidRDefault="003A68A8" w:rsidP="003A68A8">
            <w:pPr>
              <w:pStyle w:val="TAL"/>
            </w:pPr>
          </w:p>
        </w:tc>
      </w:tr>
      <w:tr w:rsidR="003A68A8" w14:paraId="6845E3F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6676978" w14:textId="779BD1FE" w:rsidR="003A68A8" w:rsidRPr="003D3D99" w:rsidRDefault="003A68A8" w:rsidP="003A68A8">
            <w:pPr>
              <w:pStyle w:val="TAL"/>
            </w:pPr>
          </w:p>
        </w:tc>
      </w:tr>
      <w:tr w:rsidR="003A68A8" w14:paraId="121C09A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40DAF0" w14:textId="2FD4057F" w:rsidR="003A68A8" w:rsidRPr="003F42D2" w:rsidRDefault="003A68A8" w:rsidP="003A68A8">
            <w:pPr>
              <w:pStyle w:val="TAL"/>
            </w:pPr>
          </w:p>
        </w:tc>
      </w:tr>
      <w:tr w:rsidR="003A68A8" w14:paraId="0214A0E3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8175496" w14:textId="73E3954D" w:rsidR="003A68A8" w:rsidRPr="008F1541" w:rsidRDefault="003A68A8" w:rsidP="003A68A8">
            <w:pPr>
              <w:pStyle w:val="TAL"/>
            </w:pPr>
          </w:p>
        </w:tc>
      </w:tr>
      <w:tr w:rsidR="003A68A8" w14:paraId="3E070A55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B0F1E37" w14:textId="7CE3A5B4" w:rsidR="003A68A8" w:rsidRPr="009071D2" w:rsidRDefault="003A68A8" w:rsidP="003A68A8">
            <w:pPr>
              <w:pStyle w:val="TAL"/>
            </w:pPr>
          </w:p>
        </w:tc>
      </w:tr>
      <w:tr w:rsidR="003A68A8" w14:paraId="40EE242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2076659" w14:textId="4458D89C" w:rsidR="003A68A8" w:rsidRPr="003F42D2" w:rsidRDefault="003A68A8" w:rsidP="003A68A8">
            <w:pPr>
              <w:pStyle w:val="TAL"/>
              <w:rPr>
                <w:lang w:eastAsia="ko-KR"/>
              </w:rPr>
            </w:pPr>
          </w:p>
        </w:tc>
      </w:tr>
      <w:tr w:rsidR="003A68A8" w14:paraId="7D54D7A6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13A1C1A" w14:textId="1F7ABA02" w:rsidR="003A68A8" w:rsidRPr="009071D2" w:rsidRDefault="003A68A8" w:rsidP="003A68A8">
            <w:pPr>
              <w:pStyle w:val="TAL"/>
              <w:rPr>
                <w:lang w:val="en-US"/>
              </w:rPr>
            </w:pPr>
          </w:p>
        </w:tc>
      </w:tr>
      <w:tr w:rsidR="003A68A8" w14:paraId="3A56599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9B7C6E7" w14:textId="423E9054" w:rsidR="003A68A8" w:rsidRPr="003973D3" w:rsidRDefault="003A68A8" w:rsidP="003A68A8">
            <w:pPr>
              <w:pStyle w:val="TAL"/>
              <w:rPr>
                <w:lang w:eastAsia="zh-CN"/>
              </w:rPr>
            </w:pPr>
          </w:p>
        </w:tc>
      </w:tr>
      <w:tr w:rsidR="003A68A8" w14:paraId="1B46264E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F8078A" w14:textId="7533C9CB" w:rsidR="003A68A8" w:rsidRPr="009508EB" w:rsidRDefault="003A68A8" w:rsidP="003A68A8">
            <w:pPr>
              <w:pStyle w:val="TAL"/>
            </w:pPr>
          </w:p>
        </w:tc>
      </w:tr>
      <w:tr w:rsidR="003A68A8" w14:paraId="77E7E80D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F81F6DA" w14:textId="5ED1646F" w:rsidR="003A68A8" w:rsidRPr="00343B07" w:rsidRDefault="003A68A8" w:rsidP="003A68A8">
            <w:pPr>
              <w:pStyle w:val="TAL"/>
            </w:pPr>
          </w:p>
        </w:tc>
      </w:tr>
      <w:tr w:rsidR="003A68A8" w14:paraId="38FC0FA9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7A903B" w14:textId="2206E18C" w:rsidR="003A68A8" w:rsidRPr="009071D2" w:rsidRDefault="003A68A8" w:rsidP="003A68A8">
            <w:pPr>
              <w:pStyle w:val="TAL"/>
            </w:pPr>
          </w:p>
        </w:tc>
      </w:tr>
      <w:tr w:rsidR="003A68A8" w14:paraId="5EF609B1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20618E7" w14:textId="7D078EEC" w:rsidR="003A68A8" w:rsidRPr="00C91461" w:rsidRDefault="003A68A8" w:rsidP="003A68A8">
            <w:pPr>
              <w:pStyle w:val="TAL"/>
              <w:rPr>
                <w:lang w:eastAsia="zh-CN"/>
              </w:rPr>
            </w:pPr>
          </w:p>
        </w:tc>
      </w:tr>
      <w:tr w:rsidR="003A68A8" w14:paraId="169CFAA2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FC29362" w14:textId="2602F67C" w:rsidR="003A68A8" w:rsidRPr="00B32FFE" w:rsidRDefault="003A68A8" w:rsidP="003A68A8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3A68A8" w14:paraId="2290CC57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B0A3B47" w14:textId="5AB6CB89" w:rsidR="003A68A8" w:rsidRPr="00B32FFE" w:rsidRDefault="003A68A8" w:rsidP="003A68A8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52FEC" w14:textId="77777777" w:rsidR="00824FFF" w:rsidRDefault="00824FFF">
      <w:r>
        <w:separator/>
      </w:r>
    </w:p>
  </w:endnote>
  <w:endnote w:type="continuationSeparator" w:id="0">
    <w:p w14:paraId="2D48A119" w14:textId="77777777" w:rsidR="00824FFF" w:rsidRDefault="0082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1F020" w14:textId="77777777" w:rsidR="00824FFF" w:rsidRDefault="00824FFF">
      <w:r>
        <w:separator/>
      </w:r>
    </w:p>
  </w:footnote>
  <w:footnote w:type="continuationSeparator" w:id="0">
    <w:p w14:paraId="50765179" w14:textId="77777777" w:rsidR="00824FFF" w:rsidRDefault="0082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B96"/>
    <w:rsid w:val="00016E0A"/>
    <w:rsid w:val="0002018D"/>
    <w:rsid w:val="000205C5"/>
    <w:rsid w:val="000222EC"/>
    <w:rsid w:val="00025316"/>
    <w:rsid w:val="00037C06"/>
    <w:rsid w:val="00043D7E"/>
    <w:rsid w:val="00044430"/>
    <w:rsid w:val="00044DAE"/>
    <w:rsid w:val="000475FF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97264"/>
    <w:rsid w:val="000A21AD"/>
    <w:rsid w:val="000A3125"/>
    <w:rsid w:val="000A678D"/>
    <w:rsid w:val="000A6D1F"/>
    <w:rsid w:val="000A6E8A"/>
    <w:rsid w:val="000B0519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77D9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65673"/>
    <w:rsid w:val="00171925"/>
    <w:rsid w:val="00172A63"/>
    <w:rsid w:val="00173998"/>
    <w:rsid w:val="00174617"/>
    <w:rsid w:val="001759A7"/>
    <w:rsid w:val="0017696C"/>
    <w:rsid w:val="00177464"/>
    <w:rsid w:val="001836FB"/>
    <w:rsid w:val="00192617"/>
    <w:rsid w:val="001A4192"/>
    <w:rsid w:val="001A5AE5"/>
    <w:rsid w:val="001A6382"/>
    <w:rsid w:val="001A6BA4"/>
    <w:rsid w:val="001A7910"/>
    <w:rsid w:val="001C5C86"/>
    <w:rsid w:val="001C718D"/>
    <w:rsid w:val="001D39DB"/>
    <w:rsid w:val="001D5416"/>
    <w:rsid w:val="001E14C4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216FE"/>
    <w:rsid w:val="00221B1E"/>
    <w:rsid w:val="00224DB3"/>
    <w:rsid w:val="00232008"/>
    <w:rsid w:val="00240DCD"/>
    <w:rsid w:val="0024175F"/>
    <w:rsid w:val="00242B8D"/>
    <w:rsid w:val="0024786B"/>
    <w:rsid w:val="002501B9"/>
    <w:rsid w:val="00251D80"/>
    <w:rsid w:val="00251E72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83472"/>
    <w:rsid w:val="0028413A"/>
    <w:rsid w:val="00290511"/>
    <w:rsid w:val="002944FD"/>
    <w:rsid w:val="002B0D9E"/>
    <w:rsid w:val="002B4D7D"/>
    <w:rsid w:val="002B57EE"/>
    <w:rsid w:val="002C1C50"/>
    <w:rsid w:val="002C5057"/>
    <w:rsid w:val="002C78A7"/>
    <w:rsid w:val="002C7B2E"/>
    <w:rsid w:val="002D7022"/>
    <w:rsid w:val="002D7224"/>
    <w:rsid w:val="002E289E"/>
    <w:rsid w:val="002E5762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80649"/>
    <w:rsid w:val="00384184"/>
    <w:rsid w:val="00384B8C"/>
    <w:rsid w:val="0038516D"/>
    <w:rsid w:val="003851A9"/>
    <w:rsid w:val="00385720"/>
    <w:rsid w:val="003869D7"/>
    <w:rsid w:val="00390625"/>
    <w:rsid w:val="0039397F"/>
    <w:rsid w:val="003A08AA"/>
    <w:rsid w:val="003A1EB0"/>
    <w:rsid w:val="003A68A8"/>
    <w:rsid w:val="003B0A35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F05"/>
    <w:rsid w:val="003E4550"/>
    <w:rsid w:val="003E7A8C"/>
    <w:rsid w:val="003F04C7"/>
    <w:rsid w:val="003F091E"/>
    <w:rsid w:val="003F0A45"/>
    <w:rsid w:val="003F0BEF"/>
    <w:rsid w:val="003F268E"/>
    <w:rsid w:val="003F43D5"/>
    <w:rsid w:val="003F7142"/>
    <w:rsid w:val="003F7B3D"/>
    <w:rsid w:val="004002E3"/>
    <w:rsid w:val="00401A24"/>
    <w:rsid w:val="004027D0"/>
    <w:rsid w:val="00402F7E"/>
    <w:rsid w:val="004048D3"/>
    <w:rsid w:val="0040627F"/>
    <w:rsid w:val="00407EFD"/>
    <w:rsid w:val="004101C8"/>
    <w:rsid w:val="00411698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535F"/>
    <w:rsid w:val="00450640"/>
    <w:rsid w:val="004510EC"/>
    <w:rsid w:val="00451AE9"/>
    <w:rsid w:val="00453CB6"/>
    <w:rsid w:val="00454609"/>
    <w:rsid w:val="00455DE4"/>
    <w:rsid w:val="004572E3"/>
    <w:rsid w:val="004621ED"/>
    <w:rsid w:val="00463E29"/>
    <w:rsid w:val="00464536"/>
    <w:rsid w:val="00464813"/>
    <w:rsid w:val="00471C1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1267"/>
    <w:rsid w:val="005620F4"/>
    <w:rsid w:val="00571E3F"/>
    <w:rsid w:val="00574059"/>
    <w:rsid w:val="005770C3"/>
    <w:rsid w:val="00583DB6"/>
    <w:rsid w:val="00584C38"/>
    <w:rsid w:val="00586951"/>
    <w:rsid w:val="00590087"/>
    <w:rsid w:val="00594F0E"/>
    <w:rsid w:val="005A00EC"/>
    <w:rsid w:val="005A032D"/>
    <w:rsid w:val="005A1208"/>
    <w:rsid w:val="005A3D4D"/>
    <w:rsid w:val="005A7577"/>
    <w:rsid w:val="005B395E"/>
    <w:rsid w:val="005B56E4"/>
    <w:rsid w:val="005B6F74"/>
    <w:rsid w:val="005C29F7"/>
    <w:rsid w:val="005C4F58"/>
    <w:rsid w:val="005C5E8D"/>
    <w:rsid w:val="005C78F2"/>
    <w:rsid w:val="005D057C"/>
    <w:rsid w:val="005D3FEC"/>
    <w:rsid w:val="005D44BE"/>
    <w:rsid w:val="005D454A"/>
    <w:rsid w:val="005D7F26"/>
    <w:rsid w:val="005E0541"/>
    <w:rsid w:val="005E088B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3B06"/>
    <w:rsid w:val="0064028F"/>
    <w:rsid w:val="006418C6"/>
    <w:rsid w:val="00641ED8"/>
    <w:rsid w:val="00650375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A0EF8"/>
    <w:rsid w:val="006A3982"/>
    <w:rsid w:val="006A39EA"/>
    <w:rsid w:val="006A45BA"/>
    <w:rsid w:val="006B242B"/>
    <w:rsid w:val="006B37AC"/>
    <w:rsid w:val="006B41A3"/>
    <w:rsid w:val="006B4280"/>
    <w:rsid w:val="006B4AEF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4B84"/>
    <w:rsid w:val="00765028"/>
    <w:rsid w:val="00775231"/>
    <w:rsid w:val="007769E9"/>
    <w:rsid w:val="00777686"/>
    <w:rsid w:val="0078034D"/>
    <w:rsid w:val="00784643"/>
    <w:rsid w:val="00790BCC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13C1F"/>
    <w:rsid w:val="00814485"/>
    <w:rsid w:val="008146A2"/>
    <w:rsid w:val="00816D0F"/>
    <w:rsid w:val="00824FFF"/>
    <w:rsid w:val="008250A8"/>
    <w:rsid w:val="00830ACF"/>
    <w:rsid w:val="00832AC2"/>
    <w:rsid w:val="00833376"/>
    <w:rsid w:val="00834A60"/>
    <w:rsid w:val="00834DE8"/>
    <w:rsid w:val="008373C9"/>
    <w:rsid w:val="00837BCD"/>
    <w:rsid w:val="00841EE1"/>
    <w:rsid w:val="008424A3"/>
    <w:rsid w:val="00850175"/>
    <w:rsid w:val="00852C29"/>
    <w:rsid w:val="0085530D"/>
    <w:rsid w:val="00861424"/>
    <w:rsid w:val="00861A9B"/>
    <w:rsid w:val="00863E89"/>
    <w:rsid w:val="00872B3B"/>
    <w:rsid w:val="00874E28"/>
    <w:rsid w:val="008768E2"/>
    <w:rsid w:val="0088222A"/>
    <w:rsid w:val="00882BCF"/>
    <w:rsid w:val="008835FC"/>
    <w:rsid w:val="00883C32"/>
    <w:rsid w:val="00884C63"/>
    <w:rsid w:val="00885711"/>
    <w:rsid w:val="0088639D"/>
    <w:rsid w:val="008901F6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C0535"/>
    <w:rsid w:val="008C0E78"/>
    <w:rsid w:val="008C4857"/>
    <w:rsid w:val="008C537F"/>
    <w:rsid w:val="008C7D64"/>
    <w:rsid w:val="008D1B2B"/>
    <w:rsid w:val="008D1DE8"/>
    <w:rsid w:val="008D53CB"/>
    <w:rsid w:val="008D5AB2"/>
    <w:rsid w:val="008D658B"/>
    <w:rsid w:val="008E1F53"/>
    <w:rsid w:val="008E27F6"/>
    <w:rsid w:val="008E775E"/>
    <w:rsid w:val="008F0AFD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5CB0"/>
    <w:rsid w:val="00937030"/>
    <w:rsid w:val="00937C6F"/>
    <w:rsid w:val="009428A9"/>
    <w:rsid w:val="009437A2"/>
    <w:rsid w:val="009443B2"/>
    <w:rsid w:val="00944B28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FC4"/>
    <w:rsid w:val="0098453A"/>
    <w:rsid w:val="00985B73"/>
    <w:rsid w:val="009870A7"/>
    <w:rsid w:val="00991ED6"/>
    <w:rsid w:val="00992266"/>
    <w:rsid w:val="00994A54"/>
    <w:rsid w:val="00995479"/>
    <w:rsid w:val="00995B82"/>
    <w:rsid w:val="009A0B51"/>
    <w:rsid w:val="009A17E5"/>
    <w:rsid w:val="009A3BC4"/>
    <w:rsid w:val="009A4068"/>
    <w:rsid w:val="009A527F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60473"/>
    <w:rsid w:val="00A63D17"/>
    <w:rsid w:val="00A6656B"/>
    <w:rsid w:val="00A70E1E"/>
    <w:rsid w:val="00A72AEC"/>
    <w:rsid w:val="00A73257"/>
    <w:rsid w:val="00A74A0C"/>
    <w:rsid w:val="00A75582"/>
    <w:rsid w:val="00A81A73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9E4"/>
    <w:rsid w:val="00B62C52"/>
    <w:rsid w:val="00B64BA1"/>
    <w:rsid w:val="00B7353F"/>
    <w:rsid w:val="00B73B4C"/>
    <w:rsid w:val="00B73F75"/>
    <w:rsid w:val="00B75D82"/>
    <w:rsid w:val="00B81513"/>
    <w:rsid w:val="00B8483E"/>
    <w:rsid w:val="00B84854"/>
    <w:rsid w:val="00B86D2C"/>
    <w:rsid w:val="00B9333D"/>
    <w:rsid w:val="00B940BA"/>
    <w:rsid w:val="00B940DA"/>
    <w:rsid w:val="00B946CD"/>
    <w:rsid w:val="00B96481"/>
    <w:rsid w:val="00BA07FC"/>
    <w:rsid w:val="00BA3A53"/>
    <w:rsid w:val="00BA3C54"/>
    <w:rsid w:val="00BA4095"/>
    <w:rsid w:val="00BA490D"/>
    <w:rsid w:val="00BA5B43"/>
    <w:rsid w:val="00BB17DA"/>
    <w:rsid w:val="00BB2E9E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455E"/>
    <w:rsid w:val="00C84E5C"/>
    <w:rsid w:val="00C86509"/>
    <w:rsid w:val="00C87081"/>
    <w:rsid w:val="00C91709"/>
    <w:rsid w:val="00C927CE"/>
    <w:rsid w:val="00CA0968"/>
    <w:rsid w:val="00CA168E"/>
    <w:rsid w:val="00CA7010"/>
    <w:rsid w:val="00CB0647"/>
    <w:rsid w:val="00CB4236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F22FA"/>
    <w:rsid w:val="00CF6810"/>
    <w:rsid w:val="00D030BE"/>
    <w:rsid w:val="00D040AC"/>
    <w:rsid w:val="00D06117"/>
    <w:rsid w:val="00D0633E"/>
    <w:rsid w:val="00D07EA2"/>
    <w:rsid w:val="00D10252"/>
    <w:rsid w:val="00D153E0"/>
    <w:rsid w:val="00D21DF5"/>
    <w:rsid w:val="00D21FAC"/>
    <w:rsid w:val="00D22B2E"/>
    <w:rsid w:val="00D3112C"/>
    <w:rsid w:val="00D316D7"/>
    <w:rsid w:val="00D31CC8"/>
    <w:rsid w:val="00D32678"/>
    <w:rsid w:val="00D33D75"/>
    <w:rsid w:val="00D35E8E"/>
    <w:rsid w:val="00D40006"/>
    <w:rsid w:val="00D401DD"/>
    <w:rsid w:val="00D46338"/>
    <w:rsid w:val="00D51BBB"/>
    <w:rsid w:val="00D521C1"/>
    <w:rsid w:val="00D5256A"/>
    <w:rsid w:val="00D5609D"/>
    <w:rsid w:val="00D562E9"/>
    <w:rsid w:val="00D60D99"/>
    <w:rsid w:val="00D616E7"/>
    <w:rsid w:val="00D70131"/>
    <w:rsid w:val="00D711C5"/>
    <w:rsid w:val="00D71F40"/>
    <w:rsid w:val="00D73790"/>
    <w:rsid w:val="00D73D24"/>
    <w:rsid w:val="00D76505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F1AB8"/>
    <w:rsid w:val="00DF6CFD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4CE"/>
    <w:rsid w:val="00E70447"/>
    <w:rsid w:val="00E81A69"/>
    <w:rsid w:val="00E82336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7E45"/>
    <w:rsid w:val="00EA7EA9"/>
    <w:rsid w:val="00EC3039"/>
    <w:rsid w:val="00EC5235"/>
    <w:rsid w:val="00EC6948"/>
    <w:rsid w:val="00EC71A9"/>
    <w:rsid w:val="00ED00F1"/>
    <w:rsid w:val="00ED0B03"/>
    <w:rsid w:val="00ED32E3"/>
    <w:rsid w:val="00ED3454"/>
    <w:rsid w:val="00ED6363"/>
    <w:rsid w:val="00ED6B03"/>
    <w:rsid w:val="00ED7A5B"/>
    <w:rsid w:val="00EE6B45"/>
    <w:rsid w:val="00EF008F"/>
    <w:rsid w:val="00EF0DAA"/>
    <w:rsid w:val="00EF45C6"/>
    <w:rsid w:val="00EF4F7C"/>
    <w:rsid w:val="00F051D3"/>
    <w:rsid w:val="00F07C92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1225"/>
    <w:rsid w:val="00F831E8"/>
    <w:rsid w:val="00F83D11"/>
    <w:rsid w:val="00F907E0"/>
    <w:rsid w:val="00F921F1"/>
    <w:rsid w:val="00F95D9D"/>
    <w:rsid w:val="00F97A40"/>
    <w:rsid w:val="00F97D85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D3A4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B4942B24-EA62-4687-B7EF-C70ED7F8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link w:val="a8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link w:val="B2Char"/>
    <w:qFormat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9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styleId="aa">
    <w:name w:val="Balloon Text"/>
    <w:basedOn w:val="a1"/>
    <w:link w:val="ab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2"/>
    <w:link w:val="aa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ac">
    <w:name w:val="Bibliography"/>
    <w:basedOn w:val="a1"/>
    <w:next w:val="a1"/>
    <w:uiPriority w:val="37"/>
    <w:semiHidden/>
    <w:unhideWhenUsed/>
    <w:rsid w:val="003851A9"/>
  </w:style>
  <w:style w:type="paragraph" w:styleId="ad">
    <w:name w:val="Block Text"/>
    <w:basedOn w:val="a1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3851A9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3851A9"/>
    <w:rPr>
      <w:color w:val="000000"/>
      <w:lang w:eastAsia="ja-JP"/>
    </w:rPr>
  </w:style>
  <w:style w:type="paragraph" w:styleId="32">
    <w:name w:val="Body Text 3"/>
    <w:basedOn w:val="a1"/>
    <w:link w:val="33"/>
    <w:rsid w:val="003851A9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3851A9"/>
    <w:rPr>
      <w:color w:val="000000"/>
      <w:sz w:val="16"/>
      <w:szCs w:val="16"/>
      <w:lang w:eastAsia="ja-JP"/>
    </w:rPr>
  </w:style>
  <w:style w:type="paragraph" w:styleId="ae">
    <w:name w:val="Body Text First Indent"/>
    <w:basedOn w:val="a5"/>
    <w:link w:val="af"/>
    <w:rsid w:val="003851A9"/>
    <w:pPr>
      <w:widowControl/>
      <w:ind w:firstLine="360"/>
    </w:pPr>
    <w:rPr>
      <w:i w:val="0"/>
    </w:rPr>
  </w:style>
  <w:style w:type="character" w:customStyle="1" w:styleId="af">
    <w:name w:val="正文文本首行缩进 字符"/>
    <w:basedOn w:val="a6"/>
    <w:link w:val="ae"/>
    <w:rsid w:val="003851A9"/>
    <w:rPr>
      <w:i w:val="0"/>
      <w:color w:val="000000"/>
      <w:lang w:eastAsia="ja-JP"/>
    </w:rPr>
  </w:style>
  <w:style w:type="paragraph" w:styleId="af0">
    <w:name w:val="Body Text Indent"/>
    <w:basedOn w:val="a1"/>
    <w:link w:val="af1"/>
    <w:rsid w:val="003851A9"/>
    <w:pPr>
      <w:spacing w:after="120"/>
      <w:ind w:left="283"/>
    </w:pPr>
  </w:style>
  <w:style w:type="character" w:customStyle="1" w:styleId="af1">
    <w:name w:val="正文文本缩进 字符"/>
    <w:basedOn w:val="a2"/>
    <w:link w:val="af0"/>
    <w:rsid w:val="003851A9"/>
    <w:rPr>
      <w:color w:val="000000"/>
      <w:lang w:eastAsia="ja-JP"/>
    </w:rPr>
  </w:style>
  <w:style w:type="paragraph" w:styleId="24">
    <w:name w:val="Body Text First Indent 2"/>
    <w:basedOn w:val="af0"/>
    <w:link w:val="25"/>
    <w:rsid w:val="003851A9"/>
    <w:pPr>
      <w:spacing w:after="180"/>
      <w:ind w:left="360" w:firstLine="360"/>
    </w:pPr>
  </w:style>
  <w:style w:type="character" w:customStyle="1" w:styleId="25">
    <w:name w:val="正文文本首行缩进 2 字符"/>
    <w:basedOn w:val="af1"/>
    <w:link w:val="24"/>
    <w:rsid w:val="003851A9"/>
    <w:rPr>
      <w:color w:val="000000"/>
      <w:lang w:eastAsia="ja-JP"/>
    </w:rPr>
  </w:style>
  <w:style w:type="paragraph" w:styleId="26">
    <w:name w:val="Body Text Indent 2"/>
    <w:basedOn w:val="a1"/>
    <w:link w:val="27"/>
    <w:rsid w:val="003851A9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3851A9"/>
    <w:rPr>
      <w:color w:val="000000"/>
      <w:lang w:eastAsia="ja-JP"/>
    </w:rPr>
  </w:style>
  <w:style w:type="paragraph" w:styleId="34">
    <w:name w:val="Body Text Indent 3"/>
    <w:basedOn w:val="a1"/>
    <w:link w:val="35"/>
    <w:rsid w:val="003851A9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3851A9"/>
    <w:rPr>
      <w:color w:val="000000"/>
      <w:sz w:val="16"/>
      <w:szCs w:val="16"/>
      <w:lang w:eastAsia="ja-JP"/>
    </w:rPr>
  </w:style>
  <w:style w:type="paragraph" w:styleId="af2">
    <w:name w:val="caption"/>
    <w:basedOn w:val="a1"/>
    <w:next w:val="a1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af3">
    <w:name w:val="Closing"/>
    <w:basedOn w:val="a1"/>
    <w:link w:val="af4"/>
    <w:rsid w:val="003851A9"/>
    <w:pPr>
      <w:spacing w:after="0"/>
      <w:ind w:left="4252"/>
    </w:pPr>
  </w:style>
  <w:style w:type="character" w:customStyle="1" w:styleId="af4">
    <w:name w:val="结束语 字符"/>
    <w:basedOn w:val="a2"/>
    <w:link w:val="af3"/>
    <w:rsid w:val="003851A9"/>
    <w:rPr>
      <w:color w:val="000000"/>
      <w:lang w:eastAsia="ja-JP"/>
    </w:rPr>
  </w:style>
  <w:style w:type="paragraph" w:styleId="af5">
    <w:name w:val="annotation text"/>
    <w:basedOn w:val="a1"/>
    <w:link w:val="af6"/>
    <w:rsid w:val="003851A9"/>
  </w:style>
  <w:style w:type="character" w:customStyle="1" w:styleId="af6">
    <w:name w:val="批注文字 字符"/>
    <w:basedOn w:val="a2"/>
    <w:link w:val="af5"/>
    <w:rsid w:val="003851A9"/>
    <w:rPr>
      <w:color w:val="000000"/>
      <w:lang w:eastAsia="ja-JP"/>
    </w:rPr>
  </w:style>
  <w:style w:type="paragraph" w:styleId="af7">
    <w:name w:val="annotation subject"/>
    <w:basedOn w:val="af5"/>
    <w:next w:val="af5"/>
    <w:link w:val="af8"/>
    <w:rsid w:val="003851A9"/>
    <w:rPr>
      <w:b/>
      <w:bCs/>
    </w:rPr>
  </w:style>
  <w:style w:type="character" w:customStyle="1" w:styleId="af8">
    <w:name w:val="批注主题 字符"/>
    <w:basedOn w:val="af6"/>
    <w:link w:val="af7"/>
    <w:rsid w:val="003851A9"/>
    <w:rPr>
      <w:b/>
      <w:bCs/>
      <w:color w:val="000000"/>
      <w:lang w:eastAsia="ja-JP"/>
    </w:rPr>
  </w:style>
  <w:style w:type="paragraph" w:styleId="af9">
    <w:name w:val="Date"/>
    <w:basedOn w:val="a1"/>
    <w:next w:val="a1"/>
    <w:link w:val="afa"/>
    <w:rsid w:val="003851A9"/>
  </w:style>
  <w:style w:type="character" w:customStyle="1" w:styleId="afa">
    <w:name w:val="日期 字符"/>
    <w:basedOn w:val="a2"/>
    <w:link w:val="af9"/>
    <w:rsid w:val="003851A9"/>
    <w:rPr>
      <w:color w:val="000000"/>
      <w:lang w:eastAsia="ja-JP"/>
    </w:rPr>
  </w:style>
  <w:style w:type="paragraph" w:styleId="afb">
    <w:name w:val="Document Map"/>
    <w:basedOn w:val="a1"/>
    <w:link w:val="afc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c">
    <w:name w:val="文档结构图 字符"/>
    <w:basedOn w:val="a2"/>
    <w:link w:val="afb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afd">
    <w:name w:val="E-mail Signature"/>
    <w:basedOn w:val="a1"/>
    <w:link w:val="afe"/>
    <w:rsid w:val="003851A9"/>
    <w:pPr>
      <w:spacing w:after="0"/>
    </w:pPr>
  </w:style>
  <w:style w:type="character" w:customStyle="1" w:styleId="afe">
    <w:name w:val="电子邮件签名 字符"/>
    <w:basedOn w:val="a2"/>
    <w:link w:val="afd"/>
    <w:rsid w:val="003851A9"/>
    <w:rPr>
      <w:color w:val="000000"/>
      <w:lang w:eastAsia="ja-JP"/>
    </w:rPr>
  </w:style>
  <w:style w:type="paragraph" w:styleId="aff">
    <w:name w:val="endnote text"/>
    <w:basedOn w:val="a1"/>
    <w:link w:val="aff0"/>
    <w:rsid w:val="003851A9"/>
    <w:pPr>
      <w:spacing w:after="0"/>
    </w:pPr>
  </w:style>
  <w:style w:type="character" w:customStyle="1" w:styleId="aff0">
    <w:name w:val="尾注文本 字符"/>
    <w:basedOn w:val="a2"/>
    <w:link w:val="aff"/>
    <w:rsid w:val="003851A9"/>
    <w:rPr>
      <w:color w:val="000000"/>
      <w:lang w:eastAsia="ja-JP"/>
    </w:rPr>
  </w:style>
  <w:style w:type="paragraph" w:styleId="aff1">
    <w:name w:val="envelope address"/>
    <w:basedOn w:val="a1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1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aff3">
    <w:name w:val="footnote text"/>
    <w:basedOn w:val="a1"/>
    <w:link w:val="aff4"/>
    <w:rsid w:val="003851A9"/>
    <w:pPr>
      <w:spacing w:after="0"/>
    </w:pPr>
  </w:style>
  <w:style w:type="character" w:customStyle="1" w:styleId="aff4">
    <w:name w:val="脚注文本 字符"/>
    <w:basedOn w:val="a2"/>
    <w:link w:val="aff3"/>
    <w:rsid w:val="003851A9"/>
    <w:rPr>
      <w:color w:val="000000"/>
      <w:lang w:eastAsia="ja-JP"/>
    </w:rPr>
  </w:style>
  <w:style w:type="paragraph" w:styleId="HTML">
    <w:name w:val="HTML Address"/>
    <w:basedOn w:val="a1"/>
    <w:link w:val="HTML0"/>
    <w:rsid w:val="003851A9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3851A9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3851A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3851A9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3851A9"/>
    <w:pPr>
      <w:spacing w:after="0"/>
      <w:ind w:left="200" w:hanging="200"/>
    </w:pPr>
  </w:style>
  <w:style w:type="paragraph" w:styleId="28">
    <w:name w:val="index 2"/>
    <w:basedOn w:val="a1"/>
    <w:next w:val="a1"/>
    <w:rsid w:val="003851A9"/>
    <w:pPr>
      <w:spacing w:after="0"/>
      <w:ind w:left="400" w:hanging="200"/>
    </w:pPr>
  </w:style>
  <w:style w:type="paragraph" w:styleId="36">
    <w:name w:val="index 3"/>
    <w:basedOn w:val="a1"/>
    <w:next w:val="a1"/>
    <w:rsid w:val="003851A9"/>
    <w:pPr>
      <w:spacing w:after="0"/>
      <w:ind w:left="600" w:hanging="200"/>
    </w:pPr>
  </w:style>
  <w:style w:type="paragraph" w:styleId="42">
    <w:name w:val="index 4"/>
    <w:basedOn w:val="a1"/>
    <w:next w:val="a1"/>
    <w:rsid w:val="003851A9"/>
    <w:pPr>
      <w:spacing w:after="0"/>
      <w:ind w:left="800" w:hanging="200"/>
    </w:pPr>
  </w:style>
  <w:style w:type="paragraph" w:styleId="52">
    <w:name w:val="index 5"/>
    <w:basedOn w:val="a1"/>
    <w:next w:val="a1"/>
    <w:rsid w:val="003851A9"/>
    <w:pPr>
      <w:spacing w:after="0"/>
      <w:ind w:left="1000" w:hanging="200"/>
    </w:pPr>
  </w:style>
  <w:style w:type="paragraph" w:styleId="60">
    <w:name w:val="index 6"/>
    <w:basedOn w:val="a1"/>
    <w:next w:val="a1"/>
    <w:rsid w:val="003851A9"/>
    <w:pPr>
      <w:spacing w:after="0"/>
      <w:ind w:left="1200" w:hanging="200"/>
    </w:pPr>
  </w:style>
  <w:style w:type="paragraph" w:styleId="70">
    <w:name w:val="index 7"/>
    <w:basedOn w:val="a1"/>
    <w:next w:val="a1"/>
    <w:rsid w:val="003851A9"/>
    <w:pPr>
      <w:spacing w:after="0"/>
      <w:ind w:left="1400" w:hanging="200"/>
    </w:pPr>
  </w:style>
  <w:style w:type="paragraph" w:styleId="80">
    <w:name w:val="index 8"/>
    <w:basedOn w:val="a1"/>
    <w:next w:val="a1"/>
    <w:rsid w:val="003851A9"/>
    <w:pPr>
      <w:spacing w:after="0"/>
      <w:ind w:left="1600" w:hanging="200"/>
    </w:pPr>
  </w:style>
  <w:style w:type="paragraph" w:styleId="90">
    <w:name w:val="index 9"/>
    <w:basedOn w:val="a1"/>
    <w:next w:val="a1"/>
    <w:rsid w:val="003851A9"/>
    <w:pPr>
      <w:spacing w:after="0"/>
      <w:ind w:left="1800" w:hanging="200"/>
    </w:pPr>
  </w:style>
  <w:style w:type="paragraph" w:styleId="aff5">
    <w:name w:val="index heading"/>
    <w:basedOn w:val="a1"/>
    <w:next w:val="10"/>
    <w:rsid w:val="003851A9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7">
    <w:name w:val="明显引用 字符"/>
    <w:basedOn w:val="a2"/>
    <w:link w:val="aff6"/>
    <w:uiPriority w:val="30"/>
    <w:rsid w:val="003851A9"/>
    <w:rPr>
      <w:i/>
      <w:iCs/>
      <w:color w:val="4472C4" w:themeColor="accent1"/>
      <w:lang w:eastAsia="ja-JP"/>
    </w:rPr>
  </w:style>
  <w:style w:type="paragraph" w:styleId="aff8">
    <w:name w:val="List"/>
    <w:basedOn w:val="a1"/>
    <w:rsid w:val="003851A9"/>
    <w:pPr>
      <w:ind w:left="283" w:hanging="283"/>
      <w:contextualSpacing/>
    </w:pPr>
  </w:style>
  <w:style w:type="paragraph" w:styleId="29">
    <w:name w:val="List 2"/>
    <w:basedOn w:val="a1"/>
    <w:rsid w:val="003851A9"/>
    <w:pPr>
      <w:ind w:left="566" w:hanging="283"/>
      <w:contextualSpacing/>
    </w:pPr>
  </w:style>
  <w:style w:type="paragraph" w:styleId="37">
    <w:name w:val="List 3"/>
    <w:basedOn w:val="a1"/>
    <w:rsid w:val="003851A9"/>
    <w:pPr>
      <w:ind w:left="849" w:hanging="283"/>
      <w:contextualSpacing/>
    </w:pPr>
  </w:style>
  <w:style w:type="paragraph" w:styleId="43">
    <w:name w:val="List 4"/>
    <w:basedOn w:val="a1"/>
    <w:rsid w:val="003851A9"/>
    <w:pPr>
      <w:ind w:left="1132" w:hanging="283"/>
      <w:contextualSpacing/>
    </w:pPr>
  </w:style>
  <w:style w:type="paragraph" w:styleId="53">
    <w:name w:val="List 5"/>
    <w:basedOn w:val="a1"/>
    <w:rsid w:val="003851A9"/>
    <w:pPr>
      <w:ind w:left="1415" w:hanging="283"/>
      <w:contextualSpacing/>
    </w:pPr>
  </w:style>
  <w:style w:type="paragraph" w:styleId="a0">
    <w:name w:val="List Bullet"/>
    <w:basedOn w:val="a1"/>
    <w:rsid w:val="003851A9"/>
    <w:pPr>
      <w:numPr>
        <w:numId w:val="11"/>
      </w:numPr>
      <w:contextualSpacing/>
    </w:pPr>
  </w:style>
  <w:style w:type="paragraph" w:styleId="20">
    <w:name w:val="List Bullet 2"/>
    <w:basedOn w:val="a1"/>
    <w:rsid w:val="003851A9"/>
    <w:pPr>
      <w:numPr>
        <w:numId w:val="12"/>
      </w:numPr>
      <w:contextualSpacing/>
    </w:pPr>
  </w:style>
  <w:style w:type="paragraph" w:styleId="30">
    <w:name w:val="List Bullet 3"/>
    <w:basedOn w:val="a1"/>
    <w:rsid w:val="003851A9"/>
    <w:pPr>
      <w:numPr>
        <w:numId w:val="13"/>
      </w:numPr>
      <w:contextualSpacing/>
    </w:pPr>
  </w:style>
  <w:style w:type="paragraph" w:styleId="40">
    <w:name w:val="List Bullet 4"/>
    <w:basedOn w:val="a1"/>
    <w:rsid w:val="003851A9"/>
    <w:pPr>
      <w:numPr>
        <w:numId w:val="14"/>
      </w:numPr>
      <w:contextualSpacing/>
    </w:pPr>
  </w:style>
  <w:style w:type="paragraph" w:styleId="50">
    <w:name w:val="List Bullet 5"/>
    <w:basedOn w:val="a1"/>
    <w:rsid w:val="003851A9"/>
    <w:pPr>
      <w:numPr>
        <w:numId w:val="15"/>
      </w:numPr>
      <w:contextualSpacing/>
    </w:pPr>
  </w:style>
  <w:style w:type="paragraph" w:styleId="aff9">
    <w:name w:val="List Continue"/>
    <w:basedOn w:val="a1"/>
    <w:rsid w:val="003851A9"/>
    <w:pPr>
      <w:spacing w:after="120"/>
      <w:ind w:left="283"/>
      <w:contextualSpacing/>
    </w:pPr>
  </w:style>
  <w:style w:type="paragraph" w:styleId="2a">
    <w:name w:val="List Continue 2"/>
    <w:basedOn w:val="a1"/>
    <w:rsid w:val="003851A9"/>
    <w:pPr>
      <w:spacing w:after="120"/>
      <w:ind w:left="566"/>
      <w:contextualSpacing/>
    </w:pPr>
  </w:style>
  <w:style w:type="paragraph" w:styleId="38">
    <w:name w:val="List Continue 3"/>
    <w:basedOn w:val="a1"/>
    <w:rsid w:val="003851A9"/>
    <w:pPr>
      <w:spacing w:after="120"/>
      <w:ind w:left="849"/>
      <w:contextualSpacing/>
    </w:pPr>
  </w:style>
  <w:style w:type="paragraph" w:styleId="44">
    <w:name w:val="List Continue 4"/>
    <w:basedOn w:val="a1"/>
    <w:rsid w:val="003851A9"/>
    <w:pPr>
      <w:spacing w:after="120"/>
      <w:ind w:left="1132"/>
      <w:contextualSpacing/>
    </w:pPr>
  </w:style>
  <w:style w:type="paragraph" w:styleId="54">
    <w:name w:val="List Continue 5"/>
    <w:basedOn w:val="a1"/>
    <w:rsid w:val="003851A9"/>
    <w:pPr>
      <w:spacing w:after="120"/>
      <w:ind w:left="1415"/>
      <w:contextualSpacing/>
    </w:pPr>
  </w:style>
  <w:style w:type="paragraph" w:styleId="a">
    <w:name w:val="List Number"/>
    <w:basedOn w:val="a1"/>
    <w:rsid w:val="003851A9"/>
    <w:pPr>
      <w:numPr>
        <w:numId w:val="16"/>
      </w:numPr>
      <w:contextualSpacing/>
    </w:pPr>
  </w:style>
  <w:style w:type="paragraph" w:styleId="2">
    <w:name w:val="List Number 2"/>
    <w:basedOn w:val="a1"/>
    <w:rsid w:val="003851A9"/>
    <w:pPr>
      <w:numPr>
        <w:numId w:val="17"/>
      </w:numPr>
      <w:contextualSpacing/>
    </w:pPr>
  </w:style>
  <w:style w:type="paragraph" w:styleId="3">
    <w:name w:val="List Number 3"/>
    <w:basedOn w:val="a1"/>
    <w:rsid w:val="003851A9"/>
    <w:pPr>
      <w:numPr>
        <w:numId w:val="8"/>
      </w:numPr>
      <w:contextualSpacing/>
    </w:pPr>
  </w:style>
  <w:style w:type="paragraph" w:styleId="4">
    <w:name w:val="List Number 4"/>
    <w:basedOn w:val="a1"/>
    <w:rsid w:val="003851A9"/>
    <w:pPr>
      <w:numPr>
        <w:numId w:val="9"/>
      </w:numPr>
      <w:contextualSpacing/>
    </w:pPr>
  </w:style>
  <w:style w:type="paragraph" w:styleId="5">
    <w:name w:val="List Number 5"/>
    <w:basedOn w:val="a1"/>
    <w:rsid w:val="003851A9"/>
    <w:pPr>
      <w:numPr>
        <w:numId w:val="10"/>
      </w:numPr>
      <w:contextualSpacing/>
    </w:pPr>
  </w:style>
  <w:style w:type="paragraph" w:styleId="affa">
    <w:name w:val="List Paragraph"/>
    <w:basedOn w:val="a1"/>
    <w:uiPriority w:val="34"/>
    <w:qFormat/>
    <w:rsid w:val="003851A9"/>
    <w:pPr>
      <w:ind w:left="720"/>
      <w:contextualSpacing/>
    </w:pPr>
  </w:style>
  <w:style w:type="paragraph" w:styleId="affb">
    <w:name w:val="macro"/>
    <w:link w:val="affc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c">
    <w:name w:val="宏文本 字符"/>
    <w:basedOn w:val="a2"/>
    <w:link w:val="affb"/>
    <w:rsid w:val="003851A9"/>
    <w:rPr>
      <w:rFonts w:ascii="Consolas" w:hAnsi="Consolas"/>
      <w:color w:val="000000"/>
      <w:lang w:eastAsia="ja-JP"/>
    </w:rPr>
  </w:style>
  <w:style w:type="paragraph" w:styleId="affd">
    <w:name w:val="Message Header"/>
    <w:basedOn w:val="a1"/>
    <w:link w:val="affe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2"/>
    <w:link w:val="affd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f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3851A9"/>
    <w:rPr>
      <w:sz w:val="24"/>
      <w:szCs w:val="24"/>
    </w:rPr>
  </w:style>
  <w:style w:type="paragraph" w:styleId="afff1">
    <w:name w:val="Normal Indent"/>
    <w:basedOn w:val="a1"/>
    <w:rsid w:val="003851A9"/>
    <w:pPr>
      <w:ind w:left="720"/>
    </w:pPr>
  </w:style>
  <w:style w:type="paragraph" w:styleId="afff2">
    <w:name w:val="Note Heading"/>
    <w:basedOn w:val="a1"/>
    <w:next w:val="a1"/>
    <w:link w:val="afff3"/>
    <w:rsid w:val="003851A9"/>
    <w:pPr>
      <w:spacing w:after="0"/>
    </w:pPr>
  </w:style>
  <w:style w:type="character" w:customStyle="1" w:styleId="afff3">
    <w:name w:val="注释标题 字符"/>
    <w:basedOn w:val="a2"/>
    <w:link w:val="afff2"/>
    <w:rsid w:val="003851A9"/>
    <w:rPr>
      <w:color w:val="000000"/>
      <w:lang w:eastAsia="ja-JP"/>
    </w:rPr>
  </w:style>
  <w:style w:type="paragraph" w:styleId="afff4">
    <w:name w:val="Plain Text"/>
    <w:basedOn w:val="a1"/>
    <w:link w:val="afff5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2"/>
    <w:link w:val="afff4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afff6">
    <w:name w:val="Quote"/>
    <w:basedOn w:val="a1"/>
    <w:next w:val="a1"/>
    <w:link w:val="afff7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2"/>
    <w:link w:val="afff6"/>
    <w:uiPriority w:val="29"/>
    <w:rsid w:val="003851A9"/>
    <w:rPr>
      <w:i/>
      <w:iCs/>
      <w:color w:val="404040" w:themeColor="text1" w:themeTint="BF"/>
      <w:lang w:eastAsia="ja-JP"/>
    </w:rPr>
  </w:style>
  <w:style w:type="paragraph" w:styleId="afff8">
    <w:name w:val="Salutation"/>
    <w:basedOn w:val="a1"/>
    <w:next w:val="a1"/>
    <w:link w:val="afff9"/>
    <w:rsid w:val="003851A9"/>
  </w:style>
  <w:style w:type="character" w:customStyle="1" w:styleId="afff9">
    <w:name w:val="称呼 字符"/>
    <w:basedOn w:val="a2"/>
    <w:link w:val="afff8"/>
    <w:rsid w:val="003851A9"/>
    <w:rPr>
      <w:color w:val="000000"/>
      <w:lang w:eastAsia="ja-JP"/>
    </w:rPr>
  </w:style>
  <w:style w:type="paragraph" w:styleId="afffa">
    <w:name w:val="Signature"/>
    <w:basedOn w:val="a1"/>
    <w:link w:val="afffb"/>
    <w:rsid w:val="003851A9"/>
    <w:pPr>
      <w:spacing w:after="0"/>
      <w:ind w:left="4252"/>
    </w:pPr>
  </w:style>
  <w:style w:type="character" w:customStyle="1" w:styleId="afffb">
    <w:name w:val="签名 字符"/>
    <w:basedOn w:val="a2"/>
    <w:link w:val="afffa"/>
    <w:rsid w:val="003851A9"/>
    <w:rPr>
      <w:color w:val="000000"/>
      <w:lang w:eastAsia="ja-JP"/>
    </w:rPr>
  </w:style>
  <w:style w:type="paragraph" w:styleId="afffc">
    <w:name w:val="Subtitle"/>
    <w:basedOn w:val="a1"/>
    <w:next w:val="a1"/>
    <w:link w:val="afffd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2"/>
    <w:link w:val="afffc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e">
    <w:name w:val="table of authorities"/>
    <w:basedOn w:val="a1"/>
    <w:next w:val="a1"/>
    <w:rsid w:val="003851A9"/>
    <w:pPr>
      <w:spacing w:after="0"/>
      <w:ind w:left="200" w:hanging="200"/>
    </w:pPr>
  </w:style>
  <w:style w:type="paragraph" w:styleId="affff">
    <w:name w:val="table of figures"/>
    <w:basedOn w:val="a1"/>
    <w:next w:val="a1"/>
    <w:rsid w:val="003851A9"/>
    <w:pPr>
      <w:spacing w:after="0"/>
    </w:pPr>
  </w:style>
  <w:style w:type="paragraph" w:styleId="affff0">
    <w:name w:val="Title"/>
    <w:basedOn w:val="a1"/>
    <w:next w:val="a1"/>
    <w:link w:val="affff1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1">
    <w:name w:val="标题 字符"/>
    <w:basedOn w:val="a2"/>
    <w:link w:val="affff0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2">
    <w:name w:val="toa heading"/>
    <w:basedOn w:val="a1"/>
    <w:next w:val="a1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affff3">
    <w:name w:val="Hyperlink"/>
    <w:rsid w:val="00486C93"/>
    <w:rPr>
      <w:color w:val="0000FF"/>
      <w:u w:val="single"/>
    </w:rPr>
  </w:style>
  <w:style w:type="character" w:customStyle="1" w:styleId="11">
    <w:name w:val="未处理的提及1"/>
    <w:basedOn w:val="a2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affff4">
    <w:name w:val="annotation reference"/>
    <w:basedOn w:val="a2"/>
    <w:rsid w:val="000222EC"/>
    <w:rPr>
      <w:sz w:val="21"/>
      <w:szCs w:val="21"/>
    </w:rPr>
  </w:style>
  <w:style w:type="character" w:customStyle="1" w:styleId="a8">
    <w:name w:val="页眉 字符"/>
    <w:basedOn w:val="a2"/>
    <w:link w:val="a7"/>
    <w:rsid w:val="00A17F96"/>
    <w:rPr>
      <w:rFonts w:ascii="Arial" w:hAnsi="Arial"/>
      <w:b/>
      <w:sz w:val="18"/>
      <w:lang w:eastAsia="ja-JP"/>
    </w:rPr>
  </w:style>
  <w:style w:type="character" w:styleId="affff5">
    <w:name w:val="Unresolved Mention"/>
    <w:basedOn w:val="a2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74AA37-59F3-49F5-9BD6-3CF820568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1800</Words>
  <Characters>10264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Huawei-SL</cp:lastModifiedBy>
  <cp:revision>30</cp:revision>
  <cp:lastPrinted>2000-02-29T11:31:00Z</cp:lastPrinted>
  <dcterms:created xsi:type="dcterms:W3CDTF">2023-02-14T07:13:00Z</dcterms:created>
  <dcterms:modified xsi:type="dcterms:W3CDTF">2023-02-19T21:29:00Z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(3)sK3JyPKgrLq8iUtYrpymRIhxHqK1SCCespS5HXMLA6Giw5xbRKNUWq217d+T3hs8b0+M29+c
MygUzwIkJhyWgM1Jpr89VCHQV6qPjpp8CsI6Et1tzobesVwtilKSxf6OIJMR1D+qazdNnoo6
AQN+gCHolvG+8LKBWuMqSgAvi/GKbx8pmo/A0Dg2Ex9uCScLt2cy9RUfDdUylFRdLnmE5QQJ
BUKO3ssWVb32W5lTW0</vt:lpwstr>
  </property>
  <property fmtid="{D5CDD505-2E9C-101B-9397-08002B2CF9AE}" pid="13" name="_2015_ms_pID_7253431">
    <vt:lpwstr>evF0+DwXx5RPS9XOyJtJQuDMCTPFolAmsNeccWkUXwbRPkxiQCc5oA
4XxflMk73hVMTMuaQ/Iw4D9v3WIk8wSUNTgSOL8uJ/vi6N8ETBXlkGiZxiWXzLqqiO2zVBmm
jbyPHmPF5Y9QKqPrszOo+gi+3/K7ZkHnirGfbv3OUOwEb0nk+53jjqcSW4V5YXAOa0NJxOHQ
B945mUdl9lLuOh9nKQU/XZnLIVUK/+UoPa4f</vt:lpwstr>
  </property>
  <property fmtid="{D5CDD505-2E9C-101B-9397-08002B2CF9AE}" pid="14" name="_2015_ms_pID_7253432">
    <vt:lpwstr>ugbvfBQ46g0vUUjcpDNRPtQ=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